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Broxbourne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Broxbourne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Broxbourne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Broxbourne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Broxbourne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Broxbourne are estimated to have a score of 1-2 on the PGSI (low-risk gambling), whilst </w:t>
      </w:r>
      <w:r w:rsidRPr="00773DF7">
        <w:rPr>
          <w:rFonts w:ascii="Libre Franklin Light" w:hAnsi="Libre Franklin Light" w:cs="Calibri Light"/>
          <w:b/>
          <w:bCs/>
          <w:color w:val="C45911" w:themeColor="accent2" w:themeShade="BF"/>
        </w:rPr>
        <w:t xml:space="preserve">3.9%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60.7% </w:t>
      </w:r>
      <w:r w:rsidRPr="004747BF">
        <w:rPr>
          <w:rFonts w:ascii="Libre Franklin Light" w:eastAsia="Times New Roman" w:hAnsi="Libre Franklin Light" w:cs="Calibri Light"/>
        </w:rPr>
        <w:t xml:space="preserve">of those respondents classified as PGSI 8+ in Broxbourne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Broxbourne is estimated to be </w:t>
      </w:r>
      <w:r w:rsidRPr="00773DF7">
        <w:rPr>
          <w:rFonts w:ascii="Libre Franklin Light" w:eastAsia="Times New Roman" w:hAnsi="Libre Franklin Light" w:cs="Calibri Light"/>
          <w:b/>
          <w:bCs/>
          <w:color w:val="C45911" w:themeColor="accent2" w:themeShade="BF"/>
        </w:rPr>
        <w:t xml:space="preserve">£1,781,559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Broxbourne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Broxbourne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Broxbourne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Broxbourne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oxbourn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Broxbourne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oxbourn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Broxbourne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Broxbourne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similar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oxbourn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Broxbourne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Broxbourne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similar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Broxbourne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Broxbourne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Broxbourne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Broxbourne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£1,781,559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Broxbourne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£29,019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£600,122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£42,991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£12,091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£22,167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£1,075,169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£1,781,559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Broxbourne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Broxbourne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Broxbourne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Broxbourne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Broxbourne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Broxbourne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Broxbourne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Broxbourne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Broxbourne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similar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17.8%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Broxbourne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Broxbourne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Broxbourne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C76A313-9093-4DD6-97EE-CFBC1CE3E66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